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CD38" w14:textId="59C82300" w:rsidR="0040376D" w:rsidRPr="006B5E06" w:rsidRDefault="0040376D" w:rsidP="0040376D">
      <w:pPr>
        <w:rPr>
          <w:rFonts w:cs="Arial"/>
        </w:rPr>
      </w:pPr>
      <w:r w:rsidRPr="006B5E06">
        <w:rPr>
          <w:rFonts w:cs="Arial"/>
        </w:rPr>
        <w:t>Številka:</w:t>
      </w:r>
      <w:r w:rsidR="003A00C3" w:rsidRPr="006B5E06">
        <w:rPr>
          <w:rFonts w:cs="Arial"/>
        </w:rPr>
        <w:t xml:space="preserve"> 4302-0</w:t>
      </w:r>
      <w:r w:rsidR="0037444F" w:rsidRPr="006B5E06">
        <w:rPr>
          <w:rFonts w:cs="Arial"/>
        </w:rPr>
        <w:t>010</w:t>
      </w:r>
      <w:r w:rsidR="003A00C3" w:rsidRPr="006B5E06">
        <w:rPr>
          <w:rFonts w:cs="Arial"/>
        </w:rPr>
        <w:t>/202</w:t>
      </w:r>
      <w:r w:rsidR="0037444F" w:rsidRPr="006B5E06">
        <w:rPr>
          <w:rFonts w:cs="Arial"/>
        </w:rPr>
        <w:t>6</w:t>
      </w:r>
      <w:r w:rsidR="003A00C3" w:rsidRPr="006B5E06">
        <w:rPr>
          <w:rFonts w:cs="Arial"/>
        </w:rPr>
        <w:t>-2</w:t>
      </w:r>
    </w:p>
    <w:p w14:paraId="4E069670" w14:textId="5702509D" w:rsidR="0040376D" w:rsidRPr="006A4216" w:rsidRDefault="0040376D" w:rsidP="0040376D">
      <w:pPr>
        <w:rPr>
          <w:rFonts w:cs="Arial"/>
        </w:rPr>
      </w:pPr>
      <w:r w:rsidRPr="006B5E06">
        <w:rPr>
          <w:rFonts w:cs="Arial"/>
        </w:rPr>
        <w:t>JN BR:</w:t>
      </w:r>
      <w:r w:rsidR="003A00C3" w:rsidRPr="006B5E06">
        <w:rPr>
          <w:rFonts w:cs="Arial"/>
        </w:rPr>
        <w:t xml:space="preserve"> 202</w:t>
      </w:r>
      <w:r w:rsidR="0037444F" w:rsidRPr="006B5E06">
        <w:rPr>
          <w:rFonts w:cs="Arial"/>
        </w:rPr>
        <w:t>6</w:t>
      </w:r>
      <w:r w:rsidR="003A00C3" w:rsidRPr="006B5E06">
        <w:rPr>
          <w:rFonts w:cs="Arial"/>
        </w:rPr>
        <w:t>-</w:t>
      </w:r>
      <w:r w:rsidR="0037444F" w:rsidRPr="006B5E06">
        <w:rPr>
          <w:rFonts w:cs="Arial"/>
        </w:rPr>
        <w:t>14</w:t>
      </w:r>
      <w:r w:rsidR="006B5E06" w:rsidRPr="006B5E06">
        <w:rPr>
          <w:rFonts w:cs="Arial"/>
        </w:rPr>
        <w:t>6</w:t>
      </w:r>
    </w:p>
    <w:p w14:paraId="6EF25494" w14:textId="77777777" w:rsidR="00EA2693" w:rsidRPr="006A4216" w:rsidRDefault="00EA2693" w:rsidP="00EA2693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66"/>
        <w:gridCol w:w="3024"/>
        <w:gridCol w:w="2580"/>
        <w:gridCol w:w="2188"/>
        <w:gridCol w:w="1683"/>
        <w:gridCol w:w="1839"/>
        <w:gridCol w:w="9"/>
        <w:gridCol w:w="1672"/>
        <w:gridCol w:w="1190"/>
      </w:tblGrid>
      <w:tr w:rsidR="00EA2693" w:rsidRPr="006A4216" w14:paraId="1D993015" w14:textId="77777777" w:rsidTr="00CA7A5A">
        <w:trPr>
          <w:gridAfter w:val="1"/>
          <w:wAfter w:w="1190" w:type="dxa"/>
          <w:trHeight w:val="311"/>
        </w:trPr>
        <w:tc>
          <w:tcPr>
            <w:tcW w:w="1866" w:type="dxa"/>
            <w:vAlign w:val="center"/>
          </w:tcPr>
          <w:p w14:paraId="61A3B3C4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3024" w:type="dxa"/>
            <w:vAlign w:val="center"/>
          </w:tcPr>
          <w:p w14:paraId="603445BC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580" w:type="dxa"/>
            <w:vAlign w:val="center"/>
          </w:tcPr>
          <w:p w14:paraId="50642DD7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871" w:type="dxa"/>
            <w:gridSpan w:val="2"/>
            <w:vAlign w:val="center"/>
          </w:tcPr>
          <w:p w14:paraId="2E3F6434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39" w:type="dxa"/>
          </w:tcPr>
          <w:p w14:paraId="50F3E339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81" w:type="dxa"/>
            <w:gridSpan w:val="2"/>
            <w:vAlign w:val="center"/>
          </w:tcPr>
          <w:p w14:paraId="3760F4B9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2142C" w:rsidRPr="0073420D" w14:paraId="5041E7C5" w14:textId="77777777" w:rsidTr="00CA7A5A">
        <w:trPr>
          <w:gridAfter w:val="2"/>
          <w:wAfter w:w="2862" w:type="dxa"/>
          <w:trHeight w:val="567"/>
        </w:trPr>
        <w:tc>
          <w:tcPr>
            <w:tcW w:w="1866" w:type="dxa"/>
          </w:tcPr>
          <w:p w14:paraId="18D64510" w14:textId="77777777" w:rsidR="0022142C" w:rsidRPr="0073420D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3024" w:type="dxa"/>
            <w:vAlign w:val="center"/>
          </w:tcPr>
          <w:p w14:paraId="6F242976" w14:textId="77777777" w:rsidR="0022142C" w:rsidRPr="0073420D" w:rsidRDefault="0022142C" w:rsidP="00BF14A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580" w:type="dxa"/>
            <w:vAlign w:val="center"/>
          </w:tcPr>
          <w:p w14:paraId="71A54CAF" w14:textId="567C0396" w:rsidR="0022142C" w:rsidRPr="00EA2693" w:rsidRDefault="0022142C" w:rsidP="00BF14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2693">
              <w:rPr>
                <w:color w:val="000000" w:themeColor="text1"/>
                <w:sz w:val="20"/>
                <w:szCs w:val="20"/>
              </w:rPr>
              <w:t xml:space="preserve">Vrsta dela/storitve </w:t>
            </w:r>
          </w:p>
          <w:p w14:paraId="6D7BC3F1" w14:textId="77777777" w:rsidR="0022142C" w:rsidRPr="0073420D" w:rsidRDefault="0022142C" w:rsidP="00BF14AC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2188" w:type="dxa"/>
            <w:vAlign w:val="center"/>
          </w:tcPr>
          <w:p w14:paraId="15E8BF17" w14:textId="47079311" w:rsidR="0022142C" w:rsidRPr="00617840" w:rsidRDefault="0022142C" w:rsidP="00617840">
            <w:pPr>
              <w:jc w:val="center"/>
              <w:rPr>
                <w:sz w:val="20"/>
                <w:szCs w:val="20"/>
              </w:rPr>
            </w:pPr>
            <w:r w:rsidRPr="007144B2">
              <w:rPr>
                <w:color w:val="000000" w:themeColor="text1"/>
                <w:sz w:val="20"/>
                <w:szCs w:val="20"/>
              </w:rPr>
              <w:t>Delež,</w:t>
            </w:r>
            <w:r>
              <w:rPr>
                <w:sz w:val="20"/>
                <w:szCs w:val="20"/>
              </w:rPr>
              <w:t xml:space="preserve"> ki bo izveden s strani sodelujočega podjetja</w:t>
            </w:r>
          </w:p>
          <w:p w14:paraId="1CF799FE" w14:textId="760DBC7D" w:rsidR="0022142C" w:rsidRPr="0073420D" w:rsidRDefault="0022142C" w:rsidP="00BF1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vAlign w:val="center"/>
          </w:tcPr>
          <w:p w14:paraId="61DB676F" w14:textId="77777777" w:rsidR="0022142C" w:rsidRDefault="0022142C" w:rsidP="00BF14A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91BF613" w14:textId="7D7B0021" w:rsidR="0022142C" w:rsidRPr="0073420D" w:rsidRDefault="0022142C" w:rsidP="00BF14AC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DA/NE, izpolni se samo za </w:t>
            </w:r>
            <w:proofErr w:type="spellStart"/>
            <w:r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848" w:type="dxa"/>
            <w:gridSpan w:val="2"/>
            <w:vAlign w:val="center"/>
          </w:tcPr>
          <w:p w14:paraId="00BC0E33" w14:textId="77777777" w:rsidR="0022142C" w:rsidRPr="0073420D" w:rsidRDefault="0022142C" w:rsidP="00BF14A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9795F18" w14:textId="6A5AB93F" w:rsidR="0022142C" w:rsidRPr="0073420D" w:rsidRDefault="0022142C" w:rsidP="00BF14AC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2142C" w:rsidRPr="006A4216" w14:paraId="180709DF" w14:textId="77777777" w:rsidTr="00CA7A5A">
        <w:trPr>
          <w:gridAfter w:val="2"/>
          <w:wAfter w:w="2862" w:type="dxa"/>
          <w:trHeight w:val="293"/>
        </w:trPr>
        <w:tc>
          <w:tcPr>
            <w:tcW w:w="1866" w:type="dxa"/>
            <w:vAlign w:val="center"/>
          </w:tcPr>
          <w:p w14:paraId="0B6563E2" w14:textId="77777777" w:rsidR="0022142C" w:rsidRPr="006A4216" w:rsidRDefault="0022142C" w:rsidP="00BF14AC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3024" w:type="dxa"/>
          </w:tcPr>
          <w:p w14:paraId="4BB59D7B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</w:tcPr>
          <w:p w14:paraId="465B7492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</w:tcPr>
          <w:p w14:paraId="3D93EF10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14:paraId="6F471379" w14:textId="77777777" w:rsidR="0022142C" w:rsidRPr="006A4216" w:rsidRDefault="0022142C" w:rsidP="00BF1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shd w:val="clear" w:color="auto" w:fill="A6A6A6" w:themeFill="background1" w:themeFillShade="A6"/>
          </w:tcPr>
          <w:p w14:paraId="14C300EC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</w:tr>
      <w:tr w:rsidR="0022142C" w:rsidRPr="006A4216" w14:paraId="333B0F12" w14:textId="77777777" w:rsidTr="00CA7A5A">
        <w:trPr>
          <w:gridAfter w:val="2"/>
          <w:wAfter w:w="2862" w:type="dxa"/>
          <w:trHeight w:val="283"/>
        </w:trPr>
        <w:tc>
          <w:tcPr>
            <w:tcW w:w="1866" w:type="dxa"/>
            <w:vAlign w:val="center"/>
          </w:tcPr>
          <w:p w14:paraId="611262F6" w14:textId="77777777" w:rsidR="0022142C" w:rsidRPr="006A4216" w:rsidRDefault="0022142C" w:rsidP="00BF14AC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24" w:type="dxa"/>
          </w:tcPr>
          <w:p w14:paraId="196B64FD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</w:tcPr>
          <w:p w14:paraId="5E33A39F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</w:tcPr>
          <w:p w14:paraId="7E18EF2A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14:paraId="1D9C0762" w14:textId="77777777" w:rsidR="0022142C" w:rsidRPr="006A4216" w:rsidRDefault="0022142C" w:rsidP="00BF1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</w:tcPr>
          <w:p w14:paraId="05D40E73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</w:tr>
      <w:tr w:rsidR="0022142C" w:rsidRPr="006A4216" w14:paraId="5B2B7E40" w14:textId="77777777" w:rsidTr="00CA7A5A">
        <w:trPr>
          <w:gridAfter w:val="2"/>
          <w:wAfter w:w="2862" w:type="dxa"/>
          <w:trHeight w:val="273"/>
        </w:trPr>
        <w:tc>
          <w:tcPr>
            <w:tcW w:w="1866" w:type="dxa"/>
            <w:vAlign w:val="center"/>
          </w:tcPr>
          <w:p w14:paraId="7BBDEF57" w14:textId="77777777" w:rsidR="0022142C" w:rsidRPr="006A4216" w:rsidRDefault="0022142C" w:rsidP="00BF14AC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024" w:type="dxa"/>
          </w:tcPr>
          <w:p w14:paraId="4093D996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</w:tcPr>
          <w:p w14:paraId="778EF519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</w:tcPr>
          <w:p w14:paraId="425DCAED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14:paraId="233EC6D5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</w:tcPr>
          <w:p w14:paraId="3A5E9FF6" w14:textId="77777777" w:rsidR="0022142C" w:rsidRPr="006A4216" w:rsidRDefault="0022142C" w:rsidP="00BF14AC">
            <w:pPr>
              <w:rPr>
                <w:sz w:val="20"/>
                <w:szCs w:val="20"/>
              </w:rPr>
            </w:pPr>
          </w:p>
        </w:tc>
      </w:tr>
      <w:tr w:rsidR="00EA2693" w:rsidRPr="006A4216" w14:paraId="72D64369" w14:textId="77777777" w:rsidTr="00CA7A5A">
        <w:trPr>
          <w:trHeight w:val="271"/>
        </w:trPr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974DF2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95F794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14:paraId="7D47F195" w14:textId="70449D67" w:rsidR="00EA2693" w:rsidRPr="006A4216" w:rsidRDefault="00EA2693" w:rsidP="00BF14AC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Pr="007144B2">
              <w:rPr>
                <w:iCs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07144B2">
              <w:rPr>
                <w:iCs/>
                <w:color w:val="000000" w:themeColor="text1"/>
                <w:sz w:val="18"/>
                <w:szCs w:val="18"/>
              </w:rPr>
              <w:t>max</w:t>
            </w:r>
            <w:proofErr w:type="spellEnd"/>
            <w:r w:rsidRPr="007144B2">
              <w:rPr>
                <w:iCs/>
                <w:color w:val="000000" w:themeColor="text1"/>
                <w:sz w:val="18"/>
                <w:szCs w:val="18"/>
              </w:rPr>
              <w:t>. 100%):</w:t>
            </w:r>
          </w:p>
        </w:tc>
        <w:tc>
          <w:tcPr>
            <w:tcW w:w="3871" w:type="dxa"/>
            <w:gridSpan w:val="2"/>
            <w:tcBorders>
              <w:right w:val="single" w:sz="4" w:space="0" w:color="auto"/>
            </w:tcBorders>
          </w:tcPr>
          <w:p w14:paraId="4C0BD50B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47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8E0D5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</w:tr>
    </w:tbl>
    <w:p w14:paraId="255CA9FF" w14:textId="77777777" w:rsidR="00EA2693" w:rsidRPr="00AF4886" w:rsidRDefault="00EA2693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4A84EB65" w14:textId="77777777" w:rsidR="007E2A23" w:rsidRDefault="007E2A23" w:rsidP="0040376D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13BCBBFF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4319" w14:textId="77777777" w:rsidR="00D71477" w:rsidRDefault="00D71477">
      <w:r>
        <w:separator/>
      </w:r>
    </w:p>
  </w:endnote>
  <w:endnote w:type="continuationSeparator" w:id="0">
    <w:p w14:paraId="028BA417" w14:textId="77777777" w:rsidR="00D71477" w:rsidRDefault="00D7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6F3439E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A00C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761B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4079CDC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61B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61B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709EA" w14:textId="77777777" w:rsidR="00D71477" w:rsidRDefault="00D71477">
      <w:r>
        <w:separator/>
      </w:r>
    </w:p>
  </w:footnote>
  <w:footnote w:type="continuationSeparator" w:id="0">
    <w:p w14:paraId="765C3397" w14:textId="77777777" w:rsidR="00D71477" w:rsidRDefault="00D71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5599532">
    <w:abstractNumId w:val="4"/>
  </w:num>
  <w:num w:numId="2" w16cid:durableId="695665867">
    <w:abstractNumId w:val="6"/>
  </w:num>
  <w:num w:numId="3" w16cid:durableId="1551989874">
    <w:abstractNumId w:val="3"/>
  </w:num>
  <w:num w:numId="4" w16cid:durableId="1001128705">
    <w:abstractNumId w:val="1"/>
  </w:num>
  <w:num w:numId="5" w16cid:durableId="1724526338">
    <w:abstractNumId w:val="5"/>
  </w:num>
  <w:num w:numId="6" w16cid:durableId="1589843600">
    <w:abstractNumId w:val="0"/>
  </w:num>
  <w:num w:numId="7" w16cid:durableId="1755082210">
    <w:abstractNumId w:val="9"/>
  </w:num>
  <w:num w:numId="8" w16cid:durableId="119080469">
    <w:abstractNumId w:val="7"/>
  </w:num>
  <w:num w:numId="9" w16cid:durableId="2135905442">
    <w:abstractNumId w:val="2"/>
  </w:num>
  <w:num w:numId="10" w16cid:durableId="10980659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B559C"/>
    <w:rsid w:val="000C23A5"/>
    <w:rsid w:val="000C2E86"/>
    <w:rsid w:val="000C4583"/>
    <w:rsid w:val="000D10AA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761BB"/>
    <w:rsid w:val="00183318"/>
    <w:rsid w:val="001A192F"/>
    <w:rsid w:val="001A7BD0"/>
    <w:rsid w:val="001D16E0"/>
    <w:rsid w:val="001D694D"/>
    <w:rsid w:val="001F6F0F"/>
    <w:rsid w:val="0020233B"/>
    <w:rsid w:val="00213ABA"/>
    <w:rsid w:val="0022142C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55C3"/>
    <w:rsid w:val="002A6A46"/>
    <w:rsid w:val="002B28E0"/>
    <w:rsid w:val="002D6A3C"/>
    <w:rsid w:val="002D74B5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171D5"/>
    <w:rsid w:val="00324C4C"/>
    <w:rsid w:val="00325D8B"/>
    <w:rsid w:val="00326834"/>
    <w:rsid w:val="0035043A"/>
    <w:rsid w:val="00361EBC"/>
    <w:rsid w:val="0036587C"/>
    <w:rsid w:val="00367250"/>
    <w:rsid w:val="00370866"/>
    <w:rsid w:val="0037231D"/>
    <w:rsid w:val="0037444F"/>
    <w:rsid w:val="003A00C3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037B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1CD3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17840"/>
    <w:rsid w:val="006315C1"/>
    <w:rsid w:val="0065152F"/>
    <w:rsid w:val="00652A92"/>
    <w:rsid w:val="00662D8F"/>
    <w:rsid w:val="0066332D"/>
    <w:rsid w:val="00670A28"/>
    <w:rsid w:val="00670D1D"/>
    <w:rsid w:val="00695AB6"/>
    <w:rsid w:val="006B5E06"/>
    <w:rsid w:val="006D42E9"/>
    <w:rsid w:val="006D59F7"/>
    <w:rsid w:val="006E321C"/>
    <w:rsid w:val="006E377F"/>
    <w:rsid w:val="006F44F5"/>
    <w:rsid w:val="006F758E"/>
    <w:rsid w:val="007033C0"/>
    <w:rsid w:val="007144B2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D6527"/>
    <w:rsid w:val="007E0866"/>
    <w:rsid w:val="007E2A23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27F2C"/>
    <w:rsid w:val="00941B2D"/>
    <w:rsid w:val="00945B2B"/>
    <w:rsid w:val="00946104"/>
    <w:rsid w:val="009514DD"/>
    <w:rsid w:val="0095198A"/>
    <w:rsid w:val="00953938"/>
    <w:rsid w:val="00965BB4"/>
    <w:rsid w:val="009A0FCD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A7A8B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9310B"/>
    <w:rsid w:val="00BA2C4A"/>
    <w:rsid w:val="00BB3939"/>
    <w:rsid w:val="00BB4D26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2DDD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A7A5A"/>
    <w:rsid w:val="00CB008E"/>
    <w:rsid w:val="00CB0D95"/>
    <w:rsid w:val="00CD61B2"/>
    <w:rsid w:val="00CD7808"/>
    <w:rsid w:val="00CE22F9"/>
    <w:rsid w:val="00CE3C7F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1477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2693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1E87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B08717E-6DFD-43A3-A97F-17C0776F3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ACB93-13A7-4B24-8C84-0B893FC6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69</cp:revision>
  <cp:lastPrinted>2024-07-22T07:10:00Z</cp:lastPrinted>
  <dcterms:created xsi:type="dcterms:W3CDTF">2016-05-31T11:25:00Z</dcterms:created>
  <dcterms:modified xsi:type="dcterms:W3CDTF">2026-03-18T13:27:00Z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